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23A" w:rsidRPr="00AF17D6" w:rsidRDefault="004D223A" w:rsidP="004D223A">
      <w:pPr>
        <w:jc w:val="right"/>
        <w:rPr>
          <w:sz w:val="22"/>
          <w:szCs w:val="22"/>
        </w:rPr>
      </w:pPr>
      <w:r w:rsidRPr="00AF17D6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4</w:t>
      </w:r>
      <w:r w:rsidRPr="00AF17D6">
        <w:rPr>
          <w:sz w:val="22"/>
          <w:szCs w:val="22"/>
        </w:rPr>
        <w:t xml:space="preserve"> к Договору №________</w:t>
      </w:r>
      <w:r>
        <w:rPr>
          <w:sz w:val="22"/>
          <w:szCs w:val="22"/>
        </w:rPr>
        <w:t>______________ от ___._____.2026</w:t>
      </w:r>
      <w:bookmarkStart w:id="0" w:name="_GoBack"/>
      <w:bookmarkEnd w:id="0"/>
      <w:r w:rsidRPr="00AF17D6">
        <w:rPr>
          <w:sz w:val="22"/>
          <w:szCs w:val="22"/>
        </w:rPr>
        <w:t xml:space="preserve"> г </w:t>
      </w:r>
    </w:p>
    <w:p w:rsidR="00B679B7" w:rsidRPr="00B679B7" w:rsidRDefault="00B679B7" w:rsidP="00B679B7">
      <w:pPr>
        <w:jc w:val="right"/>
      </w:pPr>
    </w:p>
    <w:p w:rsidR="0049624F" w:rsidRPr="00F132F6" w:rsidRDefault="0049624F" w:rsidP="00871C40">
      <w:pPr>
        <w:jc w:val="center"/>
        <w:rPr>
          <w:b/>
        </w:rPr>
      </w:pPr>
      <w:r w:rsidRPr="00F132F6">
        <w:rPr>
          <w:b/>
        </w:rPr>
        <w:t>Техническое задание</w:t>
      </w:r>
    </w:p>
    <w:p w:rsidR="007401B2" w:rsidRDefault="00871C40" w:rsidP="00871C40">
      <w:pPr>
        <w:jc w:val="center"/>
        <w:rPr>
          <w:b/>
        </w:rPr>
      </w:pPr>
      <w:r w:rsidRPr="00F132F6">
        <w:rPr>
          <w:b/>
        </w:rPr>
        <w:t xml:space="preserve">Поставка нефтепродуктов (Бензин АИ-95, Дизельное топливо) </w:t>
      </w:r>
    </w:p>
    <w:p w:rsidR="00871C40" w:rsidRPr="00F132F6" w:rsidRDefault="00871C40" w:rsidP="00871C40">
      <w:pPr>
        <w:jc w:val="center"/>
        <w:rPr>
          <w:b/>
        </w:rPr>
      </w:pPr>
      <w:r w:rsidRPr="00F132F6">
        <w:rPr>
          <w:b/>
        </w:rPr>
        <w:t>для нужд ФКУ Упрдор Москва-Харьков</w:t>
      </w:r>
    </w:p>
    <w:p w:rsidR="00871C40" w:rsidRPr="00F132F6" w:rsidRDefault="00871C40" w:rsidP="00871C40">
      <w:pPr>
        <w:jc w:val="both"/>
        <w:rPr>
          <w:b/>
        </w:rPr>
      </w:pPr>
    </w:p>
    <w:p w:rsidR="0049624F" w:rsidRPr="00F132F6" w:rsidRDefault="0049624F" w:rsidP="0049624F">
      <w:pPr>
        <w:jc w:val="both"/>
        <w:rPr>
          <w:b/>
        </w:rPr>
      </w:pPr>
    </w:p>
    <w:p w:rsidR="0049624F" w:rsidRPr="00F132F6" w:rsidRDefault="0049624F" w:rsidP="00871C40">
      <w:pPr>
        <w:ind w:firstLine="709"/>
        <w:jc w:val="both"/>
        <w:rPr>
          <w:b/>
        </w:rPr>
      </w:pPr>
      <w:r w:rsidRPr="00F132F6">
        <w:rPr>
          <w:b/>
        </w:rPr>
        <w:t>Обязательные требования:</w:t>
      </w:r>
    </w:p>
    <w:p w:rsidR="0049624F" w:rsidRPr="00F132F6" w:rsidRDefault="0049624F" w:rsidP="00871C40">
      <w:pPr>
        <w:ind w:firstLine="709"/>
        <w:jc w:val="both"/>
      </w:pPr>
      <w:r w:rsidRPr="00F132F6">
        <w:t>- единовременная заправка автотранспорта (всего либо большего количества единиц автопарка) на АЗС Поставщика;</w:t>
      </w:r>
    </w:p>
    <w:p w:rsidR="0049624F" w:rsidRPr="00F132F6" w:rsidRDefault="0049624F" w:rsidP="00871C40">
      <w:pPr>
        <w:ind w:firstLine="709"/>
        <w:jc w:val="both"/>
      </w:pPr>
      <w:r w:rsidRPr="00F132F6">
        <w:t>- режим работы АЗС ежедневный, круглосуточный.</w:t>
      </w:r>
    </w:p>
    <w:p w:rsidR="0049624F" w:rsidRPr="00F132F6" w:rsidRDefault="0049624F" w:rsidP="00871C40">
      <w:pPr>
        <w:ind w:firstLine="709"/>
        <w:jc w:val="both"/>
      </w:pPr>
      <w:r w:rsidRPr="00F132F6">
        <w:t>- удобное расположение АЗС (примыкание к центральным автотранспортным магистралям);</w:t>
      </w:r>
    </w:p>
    <w:p w:rsidR="0049624F" w:rsidRPr="00F132F6" w:rsidRDefault="0049624F" w:rsidP="00871C40">
      <w:pPr>
        <w:ind w:firstLine="709"/>
        <w:jc w:val="both"/>
      </w:pPr>
      <w:r w:rsidRPr="00F132F6">
        <w:t>- наличие на АЗС Поставщика необходимого вида топлива (бензина необходимых марок и дизельного топлива);</w:t>
      </w:r>
    </w:p>
    <w:p w:rsidR="00871C40" w:rsidRPr="00F132F6" w:rsidRDefault="0049624F" w:rsidP="00871C40">
      <w:pPr>
        <w:ind w:firstLine="709"/>
        <w:jc w:val="both"/>
      </w:pPr>
      <w:r w:rsidRPr="00F132F6">
        <w:t xml:space="preserve">- </w:t>
      </w:r>
      <w:r w:rsidR="009B64C3" w:rsidRPr="00F132F6">
        <w:t>Поставщик гарантирует наличие</w:t>
      </w:r>
      <w:r w:rsidR="00537FAB" w:rsidRPr="00F132F6">
        <w:t xml:space="preserve"> АЗС</w:t>
      </w:r>
      <w:r w:rsidR="009B64C3" w:rsidRPr="00F132F6">
        <w:t xml:space="preserve"> на следующих автомобильных </w:t>
      </w:r>
      <w:r w:rsidR="00871C40" w:rsidRPr="00F132F6">
        <w:t>дорог</w:t>
      </w:r>
      <w:r w:rsidR="009B64C3" w:rsidRPr="00F132F6">
        <w:t>ах</w:t>
      </w:r>
      <w:r w:rsidR="00871C40" w:rsidRPr="00F132F6">
        <w:t>:</w:t>
      </w:r>
    </w:p>
    <w:p w:rsidR="00871C40" w:rsidRPr="00F132F6" w:rsidRDefault="00871C40" w:rsidP="00871C40">
      <w:pPr>
        <w:ind w:firstLine="709"/>
        <w:jc w:val="both"/>
      </w:pPr>
      <w:proofErr w:type="gramStart"/>
      <w:r w:rsidRPr="00F132F6">
        <w:t xml:space="preserve">- </w:t>
      </w:r>
      <w:r w:rsidR="0049624F" w:rsidRPr="00F132F6">
        <w:t>М-2 "</w:t>
      </w:r>
      <w:r w:rsidR="009B64C3" w:rsidRPr="00F132F6">
        <w:t>Крым</w:t>
      </w:r>
      <w:r w:rsidR="0049624F" w:rsidRPr="00F132F6">
        <w:t>" Москва</w:t>
      </w:r>
      <w:r w:rsidRPr="00F132F6">
        <w:t xml:space="preserve"> – </w:t>
      </w:r>
      <w:r w:rsidR="0049624F" w:rsidRPr="00F132F6">
        <w:t>Тула</w:t>
      </w:r>
      <w:r w:rsidRPr="00F132F6">
        <w:t xml:space="preserve"> – </w:t>
      </w:r>
      <w:r w:rsidR="0049624F" w:rsidRPr="00F132F6">
        <w:t>Орел</w:t>
      </w:r>
      <w:r w:rsidRPr="00F132F6">
        <w:t xml:space="preserve"> – </w:t>
      </w:r>
      <w:r w:rsidR="0049624F" w:rsidRPr="00F132F6">
        <w:t>Курск</w:t>
      </w:r>
      <w:r w:rsidRPr="00F132F6">
        <w:t xml:space="preserve"> – </w:t>
      </w:r>
      <w:r w:rsidR="0049624F" w:rsidRPr="00F132F6">
        <w:t>Белгород</w:t>
      </w:r>
      <w:r w:rsidRPr="00F132F6">
        <w:t xml:space="preserve"> </w:t>
      </w:r>
      <w:r w:rsidR="0049624F" w:rsidRPr="00F132F6">
        <w:t>-</w:t>
      </w:r>
      <w:r w:rsidRPr="00F132F6">
        <w:t xml:space="preserve"> </w:t>
      </w:r>
      <w:r w:rsidR="0049624F" w:rsidRPr="00F132F6">
        <w:t>граница с Украиной</w:t>
      </w:r>
      <w:r w:rsidR="00262D79" w:rsidRPr="00F132F6">
        <w:t xml:space="preserve"> (Тульская область, Орловская область, Курская область, Белгородская область) </w:t>
      </w:r>
      <w:proofErr w:type="gramEnd"/>
    </w:p>
    <w:p w:rsidR="00AA54F5" w:rsidRPr="00F132F6" w:rsidRDefault="00AA54F5" w:rsidP="00AA54F5">
      <w:pPr>
        <w:ind w:firstLine="709"/>
        <w:jc w:val="both"/>
      </w:pPr>
      <w:proofErr w:type="gramStart"/>
      <w:r w:rsidRPr="00F132F6">
        <w:t xml:space="preserve">- М-2 "Крым" Москва – Тула – Орел – Курск – Белгород - граница с Украиной - Прохоровка - Губкин - Р-298 Курск - Воронеж - автомобильная дорога Р-22 "Каспий" (Белгородская область, Курская область); </w:t>
      </w:r>
      <w:proofErr w:type="gramEnd"/>
    </w:p>
    <w:p w:rsidR="00871C40" w:rsidRPr="00F132F6" w:rsidRDefault="00871C40" w:rsidP="00871C40">
      <w:pPr>
        <w:ind w:firstLine="709"/>
        <w:jc w:val="both"/>
      </w:pPr>
      <w:r w:rsidRPr="00F132F6">
        <w:t xml:space="preserve">- </w:t>
      </w:r>
      <w:r w:rsidR="0049624F" w:rsidRPr="00F132F6">
        <w:t>Р-193 Воронеж – Тамбов</w:t>
      </w:r>
      <w:r w:rsidR="00262D79" w:rsidRPr="00F132F6">
        <w:t xml:space="preserve"> (Воронежская область Липецкая область)</w:t>
      </w:r>
      <w:r w:rsidR="0049624F" w:rsidRPr="00F132F6">
        <w:t>;</w:t>
      </w:r>
    </w:p>
    <w:p w:rsidR="00871C40" w:rsidRPr="00F132F6" w:rsidRDefault="00871C40" w:rsidP="00871C40">
      <w:pPr>
        <w:ind w:firstLine="709"/>
        <w:jc w:val="both"/>
      </w:pPr>
      <w:r w:rsidRPr="00F132F6">
        <w:t xml:space="preserve">- </w:t>
      </w:r>
      <w:r w:rsidR="0049624F" w:rsidRPr="00F132F6">
        <w:t xml:space="preserve"> Р-298 Курск – Воронеж - автомобильная дорога Р-22 «Каспий»</w:t>
      </w:r>
      <w:r w:rsidRPr="00F132F6">
        <w:t xml:space="preserve"> </w:t>
      </w:r>
      <w:r w:rsidR="00262D79" w:rsidRPr="00F132F6">
        <w:t>(Курская область, Воронежская область)</w:t>
      </w:r>
      <w:r w:rsidR="0049624F" w:rsidRPr="00F132F6">
        <w:t xml:space="preserve">; </w:t>
      </w:r>
    </w:p>
    <w:p w:rsidR="00871C40" w:rsidRPr="00F132F6" w:rsidRDefault="00871C40" w:rsidP="00871C40">
      <w:pPr>
        <w:ind w:firstLine="709"/>
        <w:jc w:val="both"/>
      </w:pPr>
      <w:r w:rsidRPr="00F132F6">
        <w:t xml:space="preserve">- </w:t>
      </w:r>
      <w:r w:rsidR="0049624F" w:rsidRPr="00F132F6">
        <w:t xml:space="preserve">Р-22 «Каспий» автомобильная дорога М-4 «Дон» - Тамбов – Волгоград – Астрахань (подъезд к </w:t>
      </w:r>
      <w:proofErr w:type="spellStart"/>
      <w:r w:rsidR="0049624F" w:rsidRPr="00F132F6">
        <w:t>г</w:t>
      </w:r>
      <w:proofErr w:type="gramStart"/>
      <w:r w:rsidR="0049624F" w:rsidRPr="00F132F6">
        <w:t>.С</w:t>
      </w:r>
      <w:proofErr w:type="gramEnd"/>
      <w:r w:rsidR="0049624F" w:rsidRPr="00F132F6">
        <w:t>аратову</w:t>
      </w:r>
      <w:proofErr w:type="spellEnd"/>
      <w:r w:rsidR="0049624F" w:rsidRPr="00F132F6">
        <w:t>)</w:t>
      </w:r>
      <w:r w:rsidR="00262D79" w:rsidRPr="00F132F6">
        <w:t xml:space="preserve"> (Воронежская область)</w:t>
      </w:r>
      <w:r w:rsidR="0049624F" w:rsidRPr="00F132F6">
        <w:t xml:space="preserve">; </w:t>
      </w:r>
    </w:p>
    <w:p w:rsidR="00871C40" w:rsidRPr="00F132F6" w:rsidRDefault="00871C40" w:rsidP="00871C40">
      <w:pPr>
        <w:ind w:firstLine="709"/>
        <w:jc w:val="both"/>
      </w:pPr>
      <w:r w:rsidRPr="00F132F6">
        <w:t xml:space="preserve">- </w:t>
      </w:r>
      <w:r w:rsidR="0049624F" w:rsidRPr="00F132F6">
        <w:t xml:space="preserve">А-142  </w:t>
      </w:r>
      <w:proofErr w:type="spellStart"/>
      <w:r w:rsidR="0049624F" w:rsidRPr="00F132F6">
        <w:t>Тросна</w:t>
      </w:r>
      <w:proofErr w:type="spellEnd"/>
      <w:r w:rsidR="0049624F" w:rsidRPr="00F132F6">
        <w:t>-Калиновка</w:t>
      </w:r>
      <w:r w:rsidR="00262D79" w:rsidRPr="00F132F6">
        <w:t xml:space="preserve"> (Орловская область, Курская область)</w:t>
      </w:r>
      <w:r w:rsidR="0049624F" w:rsidRPr="00F132F6">
        <w:t xml:space="preserve">; </w:t>
      </w:r>
    </w:p>
    <w:p w:rsidR="00871C40" w:rsidRPr="00F132F6" w:rsidRDefault="00871C40" w:rsidP="00871C40">
      <w:pPr>
        <w:ind w:firstLine="709"/>
        <w:jc w:val="both"/>
      </w:pPr>
      <w:r w:rsidRPr="00F132F6">
        <w:t xml:space="preserve">- </w:t>
      </w:r>
      <w:r w:rsidR="0049624F" w:rsidRPr="00F132F6">
        <w:t>Р-92 Калуга</w:t>
      </w:r>
      <w:r w:rsidRPr="00F132F6">
        <w:t xml:space="preserve"> – </w:t>
      </w:r>
      <w:r w:rsidR="0049624F" w:rsidRPr="00F132F6">
        <w:t>Перемышль</w:t>
      </w:r>
      <w:r w:rsidRPr="00F132F6">
        <w:t xml:space="preserve"> – </w:t>
      </w:r>
      <w:r w:rsidR="0049624F" w:rsidRPr="00F132F6">
        <w:t>Белев</w:t>
      </w:r>
      <w:r w:rsidRPr="00F132F6">
        <w:t xml:space="preserve"> – </w:t>
      </w:r>
      <w:r w:rsidR="0049624F" w:rsidRPr="00F132F6">
        <w:t>Орел</w:t>
      </w:r>
      <w:r w:rsidRPr="00F132F6">
        <w:t xml:space="preserve"> </w:t>
      </w:r>
      <w:r w:rsidR="00262D79" w:rsidRPr="00F132F6">
        <w:t>(</w:t>
      </w:r>
      <w:r w:rsidRPr="00F132F6">
        <w:t>Орловская</w:t>
      </w:r>
      <w:r w:rsidR="00262D79" w:rsidRPr="00F132F6">
        <w:t xml:space="preserve"> область, Тульская область)</w:t>
      </w:r>
      <w:r w:rsidR="0049624F" w:rsidRPr="00F132F6">
        <w:t>;</w:t>
      </w:r>
    </w:p>
    <w:p w:rsidR="00871C40" w:rsidRPr="00F132F6" w:rsidRDefault="00871C40" w:rsidP="00871C40">
      <w:pPr>
        <w:ind w:firstLine="709"/>
        <w:jc w:val="both"/>
      </w:pPr>
      <w:proofErr w:type="gramStart"/>
      <w:r w:rsidRPr="00F132F6">
        <w:t>-</w:t>
      </w:r>
      <w:r w:rsidR="0049624F" w:rsidRPr="00F132F6">
        <w:t xml:space="preserve"> Р-132 «Золотое кольцо» Ярославль - Кострома - Иваново - Владимир - Гусь-Хрустальный - Рязань - Михайлов - Тула - Калуга - Вязьма - Ржев - Тверь - Углич – Ярославль</w:t>
      </w:r>
      <w:r w:rsidR="00262D79" w:rsidRPr="00F132F6">
        <w:t xml:space="preserve"> (Тульская область)</w:t>
      </w:r>
      <w:r w:rsidR="0049624F" w:rsidRPr="00F132F6">
        <w:t xml:space="preserve">; </w:t>
      </w:r>
      <w:proofErr w:type="gramEnd"/>
    </w:p>
    <w:p w:rsidR="00871C40" w:rsidRPr="00F132F6" w:rsidRDefault="00871C40" w:rsidP="00871C40">
      <w:pPr>
        <w:ind w:firstLine="709"/>
        <w:jc w:val="both"/>
      </w:pPr>
      <w:r w:rsidRPr="00F132F6">
        <w:t xml:space="preserve">- </w:t>
      </w:r>
      <w:r w:rsidR="0049624F" w:rsidRPr="00F132F6">
        <w:t>Р-119  Орел</w:t>
      </w:r>
      <w:r w:rsidRPr="00F132F6">
        <w:t xml:space="preserve"> – </w:t>
      </w:r>
      <w:r w:rsidR="0049624F" w:rsidRPr="00F132F6">
        <w:t>Ливны</w:t>
      </w:r>
      <w:r w:rsidRPr="00F132F6">
        <w:t xml:space="preserve"> – </w:t>
      </w:r>
      <w:r w:rsidR="0049624F" w:rsidRPr="00F132F6">
        <w:t>Елец</w:t>
      </w:r>
      <w:r w:rsidRPr="00F132F6">
        <w:t xml:space="preserve"> – </w:t>
      </w:r>
      <w:r w:rsidR="0049624F" w:rsidRPr="00F132F6">
        <w:t>Липецк</w:t>
      </w:r>
      <w:r w:rsidRPr="00F132F6">
        <w:t xml:space="preserve"> – </w:t>
      </w:r>
      <w:r w:rsidR="0049624F" w:rsidRPr="00F132F6">
        <w:t>Тамбов</w:t>
      </w:r>
      <w:r w:rsidRPr="00F132F6">
        <w:t xml:space="preserve"> </w:t>
      </w:r>
      <w:r w:rsidR="00262D79" w:rsidRPr="00F132F6">
        <w:t>(Орловская область, Липецкая область)</w:t>
      </w:r>
      <w:r w:rsidR="0049624F" w:rsidRPr="00F132F6">
        <w:t xml:space="preserve">; </w:t>
      </w:r>
    </w:p>
    <w:p w:rsidR="00871C40" w:rsidRPr="00F132F6" w:rsidRDefault="00871C40" w:rsidP="00871C40">
      <w:pPr>
        <w:ind w:firstLine="709"/>
        <w:jc w:val="both"/>
      </w:pPr>
      <w:proofErr w:type="gramStart"/>
      <w:r w:rsidRPr="00F132F6">
        <w:t xml:space="preserve">- </w:t>
      </w:r>
      <w:r w:rsidR="0049624F" w:rsidRPr="00F132F6">
        <w:t>Белгород</w:t>
      </w:r>
      <w:r w:rsidRPr="00F132F6">
        <w:t xml:space="preserve"> – </w:t>
      </w:r>
      <w:r w:rsidR="0049624F" w:rsidRPr="00F132F6">
        <w:t>М-4 "Дон" Москва</w:t>
      </w:r>
      <w:r w:rsidR="009B64C3" w:rsidRPr="00F132F6">
        <w:t xml:space="preserve"> – </w:t>
      </w:r>
      <w:r w:rsidR="0049624F" w:rsidRPr="00F132F6">
        <w:t>Воронеж</w:t>
      </w:r>
      <w:r w:rsidR="009B64C3" w:rsidRPr="00F132F6">
        <w:t xml:space="preserve"> – </w:t>
      </w:r>
      <w:r w:rsidR="0049624F" w:rsidRPr="00F132F6">
        <w:t>Ростов-на-Дону</w:t>
      </w:r>
      <w:r w:rsidR="009B64C3" w:rsidRPr="00F132F6">
        <w:t xml:space="preserve"> – </w:t>
      </w:r>
      <w:r w:rsidR="0049624F" w:rsidRPr="00F132F6">
        <w:t>Краснодар</w:t>
      </w:r>
      <w:r w:rsidR="009B64C3" w:rsidRPr="00F132F6">
        <w:t xml:space="preserve"> – </w:t>
      </w:r>
      <w:r w:rsidR="0049624F" w:rsidRPr="00F132F6">
        <w:t>Новороссийск</w:t>
      </w:r>
      <w:r w:rsidR="00262D79" w:rsidRPr="00F132F6">
        <w:t xml:space="preserve"> Белгородская область, Воронежская область)</w:t>
      </w:r>
      <w:r w:rsidR="0049624F" w:rsidRPr="00F132F6">
        <w:t xml:space="preserve">; </w:t>
      </w:r>
      <w:proofErr w:type="gramEnd"/>
    </w:p>
    <w:p w:rsidR="00871C40" w:rsidRPr="00F132F6" w:rsidRDefault="00871C40" w:rsidP="00871C40">
      <w:pPr>
        <w:ind w:firstLine="709"/>
        <w:jc w:val="both"/>
      </w:pPr>
      <w:r w:rsidRPr="00F132F6">
        <w:t xml:space="preserve">- </w:t>
      </w:r>
      <w:r w:rsidR="0049624F" w:rsidRPr="00F132F6">
        <w:t>Р-298 Курск</w:t>
      </w:r>
      <w:r w:rsidRPr="00F132F6">
        <w:t xml:space="preserve"> – </w:t>
      </w:r>
      <w:r w:rsidR="0049624F" w:rsidRPr="00F132F6">
        <w:t>Воронеж</w:t>
      </w:r>
      <w:r w:rsidRPr="00F132F6">
        <w:t xml:space="preserve"> – </w:t>
      </w:r>
      <w:r w:rsidR="0049624F" w:rsidRPr="00F132F6">
        <w:t xml:space="preserve">автомобильная дорога Р-22 "Каспий" </w:t>
      </w:r>
      <w:r w:rsidR="009B25DB" w:rsidRPr="00F132F6">
        <w:t>(Курская область)</w:t>
      </w:r>
      <w:r w:rsidRPr="00F132F6">
        <w:t>;</w:t>
      </w:r>
    </w:p>
    <w:p w:rsidR="0049624F" w:rsidRPr="00C84BC0" w:rsidRDefault="00871C40" w:rsidP="00871C40">
      <w:pPr>
        <w:ind w:firstLine="709"/>
        <w:jc w:val="both"/>
        <w:rPr>
          <w:color w:val="FF0000"/>
        </w:rPr>
      </w:pPr>
      <w:proofErr w:type="gramStart"/>
      <w:r w:rsidRPr="00F132F6">
        <w:t>-</w:t>
      </w:r>
      <w:r w:rsidR="0049624F" w:rsidRPr="00F132F6">
        <w:t xml:space="preserve"> а также на территории г.</w:t>
      </w:r>
      <w:r w:rsidRPr="00F132F6">
        <w:t xml:space="preserve"> </w:t>
      </w:r>
      <w:r w:rsidR="0049624F" w:rsidRPr="00F132F6">
        <w:t>Орел, г.</w:t>
      </w:r>
      <w:r w:rsidRPr="00F132F6">
        <w:t xml:space="preserve"> </w:t>
      </w:r>
      <w:r w:rsidR="0049624F" w:rsidRPr="00F132F6">
        <w:t>Воронеж, г.</w:t>
      </w:r>
      <w:r w:rsidRPr="00F132F6">
        <w:t xml:space="preserve"> </w:t>
      </w:r>
      <w:r w:rsidR="0049624F" w:rsidRPr="00F132F6">
        <w:t>Липецк, и г.</w:t>
      </w:r>
      <w:r w:rsidRPr="00F132F6">
        <w:t xml:space="preserve"> </w:t>
      </w:r>
      <w:r w:rsidR="0049624F" w:rsidRPr="00F132F6">
        <w:t>Курск, г. Белгород,  г.</w:t>
      </w:r>
      <w:r w:rsidRPr="00F132F6">
        <w:t xml:space="preserve"> </w:t>
      </w:r>
      <w:r w:rsidR="0049624F" w:rsidRPr="00F132F6">
        <w:t>Тула, Калужская обл. и г. Калуга</w:t>
      </w:r>
      <w:r w:rsidR="00C84BC0">
        <w:t xml:space="preserve">, Московская обл. и г. Москва, </w:t>
      </w:r>
      <w:r w:rsidR="00C84BC0" w:rsidRPr="00B679B7">
        <w:t xml:space="preserve">Брянская обл. и г. Брянск, </w:t>
      </w:r>
      <w:r w:rsidR="00B679B7" w:rsidRPr="00B679B7">
        <w:t>Тамбовская</w:t>
      </w:r>
      <w:r w:rsidR="00C84BC0" w:rsidRPr="00B679B7">
        <w:t xml:space="preserve"> обл. и г.</w:t>
      </w:r>
      <w:r w:rsidR="00B679B7" w:rsidRPr="00B679B7">
        <w:t xml:space="preserve"> Тамбов</w:t>
      </w:r>
      <w:r w:rsidR="00C84BC0" w:rsidRPr="00B679B7">
        <w:t>,</w:t>
      </w:r>
      <w:r w:rsidR="0089712C">
        <w:t xml:space="preserve"> Саратовская обл. и г. Саратов,</w:t>
      </w:r>
      <w:r w:rsidR="00C84BC0" w:rsidRPr="00B679B7">
        <w:t xml:space="preserve"> Ростовская обл. и г. Ростов-на-Дону, Краснодарский край и г. Краснодар</w:t>
      </w:r>
      <w:proofErr w:type="gramEnd"/>
    </w:p>
    <w:p w:rsidR="0049624F" w:rsidRPr="00F132F6" w:rsidRDefault="0049624F" w:rsidP="00871C40">
      <w:pPr>
        <w:ind w:firstLine="709"/>
        <w:jc w:val="both"/>
      </w:pPr>
      <w:r w:rsidRPr="00F132F6">
        <w:t>- гарантия качества на горюче-смазочные материалы: ГСМ должны соответствовать ГОСТу на данный вид ГСМ и ТУ завода-изготовителя;</w:t>
      </w:r>
    </w:p>
    <w:p w:rsidR="0049624F" w:rsidRPr="00F132F6" w:rsidRDefault="0049624F" w:rsidP="00871C40">
      <w:pPr>
        <w:ind w:firstLine="709"/>
        <w:jc w:val="both"/>
        <w:rPr>
          <w:bCs/>
        </w:rPr>
      </w:pPr>
      <w:r w:rsidRPr="00F132F6">
        <w:rPr>
          <w:bCs/>
        </w:rPr>
        <w:t>При заключении контракта Поставщик предоставляет Заказчику список АЗС с адресами, на которых будет осуществляться заправка с использованием системы безналичных расчетов.</w:t>
      </w:r>
    </w:p>
    <w:p w:rsidR="002F0985" w:rsidRPr="00F132F6" w:rsidRDefault="002F0985" w:rsidP="00871C40">
      <w:pPr>
        <w:ind w:firstLine="709"/>
        <w:jc w:val="both"/>
        <w:rPr>
          <w:bCs/>
        </w:rPr>
      </w:pPr>
      <w:r w:rsidRPr="00F132F6">
        <w:rPr>
          <w:bCs/>
        </w:rPr>
        <w:t xml:space="preserve">Поставка моторного топлива на АЗС осуществляется в зависимости от климатических и температурных условий (в соответствии  предельной температурой </w:t>
      </w:r>
      <w:proofErr w:type="spellStart"/>
      <w:r w:rsidRPr="00F132F6">
        <w:rPr>
          <w:bCs/>
        </w:rPr>
        <w:t>фильтруемости</w:t>
      </w:r>
      <w:proofErr w:type="spellEnd"/>
      <w:r w:rsidRPr="00F132F6">
        <w:rPr>
          <w:bCs/>
        </w:rPr>
        <w:t>).</w:t>
      </w:r>
    </w:p>
    <w:p w:rsidR="0049624F" w:rsidRPr="00F132F6" w:rsidRDefault="0049624F" w:rsidP="00871C40">
      <w:pPr>
        <w:ind w:firstLine="709"/>
        <w:jc w:val="both"/>
      </w:pPr>
    </w:p>
    <w:tbl>
      <w:tblPr>
        <w:tblW w:w="9194" w:type="dxa"/>
        <w:tblInd w:w="740" w:type="dxa"/>
        <w:tblLayout w:type="fixed"/>
        <w:tblLook w:val="04A0" w:firstRow="1" w:lastRow="0" w:firstColumn="1" w:lastColumn="0" w:noHBand="0" w:noVBand="1"/>
      </w:tblPr>
      <w:tblGrid>
        <w:gridCol w:w="4787"/>
        <w:gridCol w:w="4407"/>
      </w:tblGrid>
      <w:tr w:rsidR="00737695" w:rsidRPr="00F132F6" w:rsidTr="00737695">
        <w:trPr>
          <w:trHeight w:val="1380"/>
        </w:trPr>
        <w:tc>
          <w:tcPr>
            <w:tcW w:w="4787" w:type="dxa"/>
          </w:tcPr>
          <w:p w:rsidR="00737695" w:rsidRPr="00B679B7" w:rsidRDefault="00737695">
            <w:pPr>
              <w:rPr>
                <w:b/>
                <w:lang w:eastAsia="en-US"/>
              </w:rPr>
            </w:pPr>
            <w:r w:rsidRPr="00B679B7">
              <w:rPr>
                <w:b/>
              </w:rPr>
              <w:t xml:space="preserve">Заказчик: </w:t>
            </w:r>
            <w:r w:rsidRPr="00B679B7">
              <w:rPr>
                <w:b/>
              </w:rPr>
              <w:tab/>
            </w:r>
            <w:r w:rsidRPr="00B679B7">
              <w:rPr>
                <w:b/>
              </w:rPr>
              <w:tab/>
            </w:r>
            <w:r w:rsidRPr="00B679B7">
              <w:rPr>
                <w:b/>
              </w:rPr>
              <w:tab/>
            </w:r>
            <w:r w:rsidRPr="00B679B7">
              <w:rPr>
                <w:b/>
              </w:rPr>
              <w:tab/>
              <w:t xml:space="preserve">                 </w:t>
            </w:r>
          </w:p>
          <w:p w:rsidR="004D223A" w:rsidRPr="006168D1" w:rsidRDefault="004D223A" w:rsidP="004D223A">
            <w:proofErr w:type="spellStart"/>
            <w:r w:rsidRPr="006168D1">
              <w:t>И.о</w:t>
            </w:r>
            <w:proofErr w:type="spellEnd"/>
            <w:r w:rsidRPr="006168D1">
              <w:t xml:space="preserve">. начальника </w:t>
            </w:r>
          </w:p>
          <w:p w:rsidR="00737695" w:rsidRPr="00F132F6" w:rsidRDefault="00737695">
            <w:r w:rsidRPr="00F132F6">
              <w:t xml:space="preserve">ФКУ </w:t>
            </w:r>
            <w:proofErr w:type="spellStart"/>
            <w:r w:rsidRPr="00F132F6">
              <w:t>Упрдор</w:t>
            </w:r>
            <w:proofErr w:type="spellEnd"/>
            <w:r w:rsidRPr="00F132F6">
              <w:t xml:space="preserve"> Москва-Харьков</w:t>
            </w:r>
          </w:p>
          <w:p w:rsidR="00737695" w:rsidRPr="00F132F6" w:rsidRDefault="00737695"/>
          <w:p w:rsidR="00737695" w:rsidRPr="00F132F6" w:rsidRDefault="00737695">
            <w:pPr>
              <w:jc w:val="both"/>
              <w:rPr>
                <w:lang w:eastAsia="en-US"/>
              </w:rPr>
            </w:pPr>
            <w:r w:rsidRPr="00F132F6">
              <w:t xml:space="preserve">_______________ </w:t>
            </w:r>
            <w:r w:rsidR="004D223A" w:rsidRPr="006168D1">
              <w:t>А.Е. Турчанинов</w:t>
            </w:r>
          </w:p>
        </w:tc>
        <w:tc>
          <w:tcPr>
            <w:tcW w:w="4407" w:type="dxa"/>
          </w:tcPr>
          <w:p w:rsidR="00737695" w:rsidRPr="00B679B7" w:rsidRDefault="00737695">
            <w:pPr>
              <w:rPr>
                <w:b/>
                <w:lang w:eastAsia="en-US"/>
              </w:rPr>
            </w:pPr>
            <w:r w:rsidRPr="00B679B7">
              <w:rPr>
                <w:b/>
              </w:rPr>
              <w:t>Поставщик:</w:t>
            </w:r>
          </w:p>
          <w:p w:rsidR="00FC4B29" w:rsidRDefault="00FC4B29" w:rsidP="00FC4B29"/>
          <w:p w:rsidR="007E2CF2" w:rsidRDefault="007E2CF2" w:rsidP="00FC4B29"/>
          <w:p w:rsidR="007E2CF2" w:rsidRPr="00FC4B29" w:rsidRDefault="007E2CF2" w:rsidP="00FC4B29"/>
          <w:p w:rsidR="00737695" w:rsidRPr="00F132F6" w:rsidRDefault="00FC4B29" w:rsidP="00B679B7">
            <w:pPr>
              <w:rPr>
                <w:lang w:eastAsia="en-US"/>
              </w:rPr>
            </w:pPr>
            <w:r w:rsidRPr="00FC4B29">
              <w:t>__________</w:t>
            </w:r>
            <w:r w:rsidR="00B679B7">
              <w:t>____</w:t>
            </w:r>
            <w:r w:rsidRPr="00FC4B29">
              <w:t>___</w:t>
            </w:r>
          </w:p>
        </w:tc>
      </w:tr>
    </w:tbl>
    <w:p w:rsidR="00E0216D" w:rsidRPr="00F132F6" w:rsidRDefault="00E0216D" w:rsidP="00B679B7"/>
    <w:sectPr w:rsidR="00E0216D" w:rsidRPr="00F132F6" w:rsidSect="00871C40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97D" w:rsidRDefault="0081097D" w:rsidP="00871C40">
      <w:r>
        <w:separator/>
      </w:r>
    </w:p>
  </w:endnote>
  <w:endnote w:type="continuationSeparator" w:id="0">
    <w:p w:rsidR="0081097D" w:rsidRDefault="0081097D" w:rsidP="00871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97D" w:rsidRDefault="0081097D" w:rsidP="00871C40">
      <w:r>
        <w:separator/>
      </w:r>
    </w:p>
  </w:footnote>
  <w:footnote w:type="continuationSeparator" w:id="0">
    <w:p w:rsidR="0081097D" w:rsidRDefault="0081097D" w:rsidP="00871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8260A"/>
    <w:multiLevelType w:val="hybridMultilevel"/>
    <w:tmpl w:val="06900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24F"/>
    <w:rsid w:val="00262D79"/>
    <w:rsid w:val="002F0985"/>
    <w:rsid w:val="00432E00"/>
    <w:rsid w:val="0049624F"/>
    <w:rsid w:val="004D223A"/>
    <w:rsid w:val="00537FAB"/>
    <w:rsid w:val="00737695"/>
    <w:rsid w:val="007401B2"/>
    <w:rsid w:val="007B6713"/>
    <w:rsid w:val="007E2CF2"/>
    <w:rsid w:val="0081097D"/>
    <w:rsid w:val="00871C40"/>
    <w:rsid w:val="0089712C"/>
    <w:rsid w:val="00970464"/>
    <w:rsid w:val="009B25DB"/>
    <w:rsid w:val="009B64C3"/>
    <w:rsid w:val="00AA54F5"/>
    <w:rsid w:val="00B679B7"/>
    <w:rsid w:val="00C403C7"/>
    <w:rsid w:val="00C84BC0"/>
    <w:rsid w:val="00CF5ED9"/>
    <w:rsid w:val="00DC4285"/>
    <w:rsid w:val="00E0216D"/>
    <w:rsid w:val="00F132F6"/>
    <w:rsid w:val="00F856AD"/>
    <w:rsid w:val="00FC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1C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1C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71C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1C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1C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1C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71C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1C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5995F122</Template>
  <TotalTime>4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Zagrebenyuk</dc:creator>
  <cp:lastModifiedBy>Дементьев Илья Геннадьевич</cp:lastModifiedBy>
  <cp:revision>5</cp:revision>
  <cp:lastPrinted>2021-10-04T14:07:00Z</cp:lastPrinted>
  <dcterms:created xsi:type="dcterms:W3CDTF">2022-12-07T12:00:00Z</dcterms:created>
  <dcterms:modified xsi:type="dcterms:W3CDTF">2026-05-19T11:35:00Z</dcterms:modified>
</cp:coreProperties>
</file>